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B17" w:rsidRPr="00A22025" w:rsidRDefault="00D32B17" w:rsidP="00D32B17">
      <w:pPr>
        <w:pStyle w:val="Bijlageondertitel"/>
        <w:numPr>
          <w:ilvl w:val="0"/>
          <w:numId w:val="29"/>
        </w:numPr>
      </w:pPr>
      <w:bookmarkStart w:id="0" w:name="_Toc430187772"/>
      <w:bookmarkStart w:id="1" w:name="_Toc457495767"/>
      <w:bookmarkStart w:id="2" w:name="_Toc457495776"/>
      <w:bookmarkStart w:id="3" w:name="_Toc493764415"/>
      <w:bookmarkStart w:id="4" w:name="_Toc494100670"/>
      <w:bookmarkStart w:id="5" w:name="_Toc494100848"/>
      <w:bookmarkStart w:id="6" w:name="_Toc494883038"/>
      <w:bookmarkStart w:id="7" w:name="_Toc504743985"/>
      <w:bookmarkStart w:id="8" w:name="_Toc504743993"/>
      <w:bookmarkStart w:id="9" w:name="_Toc522545166"/>
      <w:bookmarkStart w:id="10" w:name="_Toc12523096"/>
      <w:bookmarkStart w:id="11" w:name="_GoBack"/>
      <w:bookmarkEnd w:id="11"/>
      <w:r w:rsidRPr="00A22025">
        <w:t xml:space="preserve">Verklaring inzake </w:t>
      </w:r>
      <w:bookmarkEnd w:id="0"/>
      <w:bookmarkEnd w:id="1"/>
      <w:bookmarkEnd w:id="2"/>
      <w:r w:rsidRPr="00A22025">
        <w:t>milieu-, sociaal en arbeidsrecht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D32B17" w:rsidRDefault="00D32B17" w:rsidP="00D32B17"/>
    <w:p w:rsidR="00D32B17" w:rsidRDefault="00D32B17" w:rsidP="00D32B17">
      <w:r>
        <w:t>Naam en adres van de onderneming:</w:t>
      </w:r>
    </w:p>
    <w:p w:rsidR="00D32B17" w:rsidRDefault="00D32B17" w:rsidP="00D32B17"/>
    <w:p w:rsidR="00D32B17" w:rsidRDefault="00D32B17" w:rsidP="00D32B17"/>
    <w:p w:rsidR="00D32B17" w:rsidRDefault="00D32B17" w:rsidP="00D32B17">
      <w:r>
        <w:t>____________________________________________________________________________</w:t>
      </w:r>
    </w:p>
    <w:p w:rsidR="00D32B17" w:rsidRDefault="00D32B17" w:rsidP="00D32B17"/>
    <w:p w:rsidR="00D32B17" w:rsidRDefault="00D32B17" w:rsidP="00D32B17">
      <w:r>
        <w:t>Inschrijvingsnummer Kamer van Koophandel (inschrijvingsnummer van het</w:t>
      </w:r>
    </w:p>
    <w:p w:rsidR="00D32B17" w:rsidRDefault="00D32B17" w:rsidP="00D32B17">
      <w:r>
        <w:t>handelsregister of een overeenkomstig register van het land van vestiging van de</w:t>
      </w:r>
    </w:p>
    <w:p w:rsidR="00D32B17" w:rsidRDefault="00D32B17" w:rsidP="00D32B17">
      <w:r>
        <w:t>onderneming):</w:t>
      </w:r>
    </w:p>
    <w:p w:rsidR="00D32B17" w:rsidRDefault="00D32B17" w:rsidP="00D32B17"/>
    <w:p w:rsidR="00D32B17" w:rsidRDefault="00D32B17" w:rsidP="00D32B17"/>
    <w:p w:rsidR="00D32B17" w:rsidRDefault="00D32B17" w:rsidP="00D32B17">
      <w:r>
        <w:t>____________________________________________________________________________</w:t>
      </w:r>
    </w:p>
    <w:p w:rsidR="00D32B17" w:rsidRDefault="00D32B17" w:rsidP="00D32B17"/>
    <w:p w:rsidR="00D32B17" w:rsidRDefault="00D32B17" w:rsidP="00D32B17"/>
    <w:p w:rsidR="00D32B17" w:rsidRDefault="00D32B17" w:rsidP="00D32B17">
      <w:r>
        <w:t>Contactpersoon van de onderneming (naam, email, telefoon):</w:t>
      </w:r>
    </w:p>
    <w:p w:rsidR="00D32B17" w:rsidRDefault="00D32B17" w:rsidP="00D32B17"/>
    <w:p w:rsidR="00D32B17" w:rsidRDefault="00D32B17" w:rsidP="00D32B17"/>
    <w:p w:rsidR="00D32B17" w:rsidRDefault="00D32B17" w:rsidP="00D32B17">
      <w:r>
        <w:t>____________________________________________________________________________</w:t>
      </w:r>
    </w:p>
    <w:p w:rsidR="00D32B17" w:rsidRDefault="00D32B17" w:rsidP="00D32B17"/>
    <w:p w:rsidR="00D32B17" w:rsidRDefault="00D32B17" w:rsidP="00D32B17">
      <w:r>
        <w:t xml:space="preserve">Ondergetekende verklaart bij het opstellen van zijn inschrijving rekening gehouden te hebben met de verplichtingen ingevolge de regelingen inzake </w:t>
      </w:r>
      <w:r w:rsidRPr="00D14E49">
        <w:t>milieu-, sociaal en arbeidsrecht</w:t>
      </w:r>
      <w:r>
        <w:t>, uit hoofde van:</w:t>
      </w:r>
    </w:p>
    <w:p w:rsidR="00D32B17" w:rsidRDefault="00D32B17" w:rsidP="00D32B17">
      <w:pPr>
        <w:pStyle w:val="Lijstalinea"/>
        <w:numPr>
          <w:ilvl w:val="0"/>
          <w:numId w:val="28"/>
        </w:numPr>
      </w:pPr>
      <w:r>
        <w:t>het recht van de Europese Unie,</w:t>
      </w:r>
    </w:p>
    <w:p w:rsidR="00D32B17" w:rsidRDefault="00D32B17" w:rsidP="00D32B17">
      <w:pPr>
        <w:pStyle w:val="Lijstalinea"/>
        <w:numPr>
          <w:ilvl w:val="0"/>
          <w:numId w:val="28"/>
        </w:numPr>
      </w:pPr>
      <w:r>
        <w:t>het nationale recht,</w:t>
      </w:r>
    </w:p>
    <w:p w:rsidR="00D32B17" w:rsidRDefault="00D32B17" w:rsidP="00D32B17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D32B17" w:rsidRDefault="00D32B17" w:rsidP="00D32B17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D32B17" w:rsidRDefault="00D32B17" w:rsidP="00D32B17"/>
    <w:p w:rsidR="00D32B17" w:rsidRDefault="00D32B17" w:rsidP="00D32B17">
      <w:r>
        <w:t>Na(a)m(en) vertegenwoordigingsbevoegde ondertekenaar(s):</w:t>
      </w:r>
    </w:p>
    <w:p w:rsidR="00D32B17" w:rsidRDefault="00D32B17" w:rsidP="00D32B17"/>
    <w:p w:rsidR="00D32B17" w:rsidRDefault="00D32B17" w:rsidP="00D32B17"/>
    <w:p w:rsidR="00D32B17" w:rsidRDefault="00D32B17" w:rsidP="00D32B17">
      <w:r>
        <w:t>____________________________________________________________________________</w:t>
      </w:r>
    </w:p>
    <w:p w:rsidR="00D32B17" w:rsidRDefault="00D32B17" w:rsidP="00D32B17"/>
    <w:p w:rsidR="00D32B17" w:rsidRDefault="00D32B17" w:rsidP="00D32B17">
      <w:r>
        <w:t>Datum:</w:t>
      </w:r>
    </w:p>
    <w:p w:rsidR="00D32B17" w:rsidRDefault="00D32B17" w:rsidP="00D32B17"/>
    <w:p w:rsidR="00D32B17" w:rsidRDefault="00D32B17" w:rsidP="00D32B17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251D70D3"/>
    <w:multiLevelType w:val="hybridMultilevel"/>
    <w:tmpl w:val="58563F54"/>
    <w:lvl w:ilvl="0" w:tplc="739E0EA0">
      <w:start w:val="7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FE712F"/>
    <w:multiLevelType w:val="multilevel"/>
    <w:tmpl w:val="991EB2DE"/>
    <w:lvl w:ilvl="0">
      <w:start w:val="1"/>
      <w:numFmt w:val="upperLetter"/>
      <w:pStyle w:val="Bijlageondertite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8"/>
  </w:num>
  <w:num w:numId="5">
    <w:abstractNumId w:val="0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6"/>
  </w:num>
  <w:num w:numId="20">
    <w:abstractNumId w:val="9"/>
  </w:num>
  <w:num w:numId="21">
    <w:abstractNumId w:val="0"/>
  </w:num>
  <w:num w:numId="22">
    <w:abstractNumId w:val="4"/>
  </w:num>
  <w:num w:numId="23">
    <w:abstractNumId w:val="7"/>
  </w:num>
  <w:num w:numId="24">
    <w:abstractNumId w:val="0"/>
  </w:num>
  <w:num w:numId="25">
    <w:abstractNumId w:val="0"/>
  </w:num>
  <w:num w:numId="26">
    <w:abstractNumId w:val="0"/>
  </w:num>
  <w:num w:numId="27">
    <w:abstractNumId w:val="3"/>
  </w:num>
  <w:num w:numId="28">
    <w:abstractNumId w:val="2"/>
  </w:num>
  <w:num w:numId="2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B17"/>
    <w:rsid w:val="000B46D8"/>
    <w:rsid w:val="00177A29"/>
    <w:rsid w:val="002B5524"/>
    <w:rsid w:val="003B3222"/>
    <w:rsid w:val="00424DED"/>
    <w:rsid w:val="00482A4F"/>
    <w:rsid w:val="00527398"/>
    <w:rsid w:val="00632123"/>
    <w:rsid w:val="008104C5"/>
    <w:rsid w:val="008402D9"/>
    <w:rsid w:val="009175F9"/>
    <w:rsid w:val="009761CF"/>
    <w:rsid w:val="009B0D92"/>
    <w:rsid w:val="009B267D"/>
    <w:rsid w:val="00A03098"/>
    <w:rsid w:val="00A3732E"/>
    <w:rsid w:val="00A53085"/>
    <w:rsid w:val="00B12F50"/>
    <w:rsid w:val="00BD0C39"/>
    <w:rsid w:val="00D32B17"/>
    <w:rsid w:val="00EB1492"/>
    <w:rsid w:val="00F04E03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DC5E5F"/>
  <w15:chartTrackingRefBased/>
  <w15:docId w15:val="{31797894-D9F9-4415-97EC-5D39DD81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32B17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D32B17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D32B17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D32B17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F8730DE9.dotm</Template>
  <TotalTime>0</TotalTime>
  <Pages>1</Pages>
  <Words>109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Sinaij, Dianthe</dc:creator>
  <cp:keywords/>
  <dc:description/>
  <cp:lastModifiedBy>Sinaij, Dianthe</cp:lastModifiedBy>
  <cp:revision>1</cp:revision>
  <dcterms:created xsi:type="dcterms:W3CDTF">2020-06-12T12:35:00Z</dcterms:created>
  <dcterms:modified xsi:type="dcterms:W3CDTF">2020-06-12T12:35:00Z</dcterms:modified>
</cp:coreProperties>
</file>